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B7361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B7361A" w:rsidRDefault="002F054A" w:rsidP="00E52C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(รายตัวชี้วัด)</w:t>
            </w:r>
            <w:r w:rsidR="00AB4406" w:rsidRPr="00B736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10253" w:rsidRPr="00B7361A">
              <w:rPr>
                <w:rFonts w:ascii="TH SarabunPSK" w:hAnsi="TH SarabunPSK" w:cs="TH SarabunPSK"/>
                <w:sz w:val="32"/>
                <w:szCs w:val="32"/>
              </w:rPr>
              <w:sym w:font="Wingdings" w:char="00FE"/>
            </w:r>
            <w:r w:rsidR="00910253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รอบ</w:t>
            </w:r>
            <w:r w:rsidR="00D45272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54C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bookmarkStart w:id="0" w:name="_GoBack"/>
            <w:bookmarkEnd w:id="0"/>
            <w:r w:rsidR="00910253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                                                                                          </w:t>
            </w:r>
            <w:r w:rsidRPr="00B736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86869" w:rsidRPr="00B7361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B7361A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ตัวชี้วัดที่ </w:t>
            </w:r>
            <w:r w:rsidR="009C4F71" w:rsidRPr="00B7361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453A01" w:rsidRPr="00B7361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7361A" w:rsidRDefault="009C4F71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B7361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B7361A" w:rsidRDefault="002F054A" w:rsidP="00984D5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 w:rsidR="00984D54" w:rsidRPr="00B736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84D54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B7361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EE05C8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02 232 4000 ต่อ 2002</w:t>
            </w:r>
          </w:p>
        </w:tc>
      </w:tr>
      <w:tr w:rsidR="002F054A" w:rsidRPr="00B7361A" w:rsidTr="00A155E3">
        <w:tc>
          <w:tcPr>
            <w:tcW w:w="5812" w:type="dxa"/>
            <w:gridSpan w:val="2"/>
            <w:tcBorders>
              <w:right w:val="nil"/>
            </w:tcBorders>
          </w:tcPr>
          <w:p w:rsidR="00984D54" w:rsidRPr="00B7361A" w:rsidRDefault="002F054A" w:rsidP="00984D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 :</w:t>
            </w:r>
            <w:r w:rsidR="00984D54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นายเกรียงศักดิ์ เหล็กดี</w:t>
            </w:r>
          </w:p>
          <w:p w:rsidR="006C7B37" w:rsidRPr="00B7361A" w:rsidRDefault="00984D54" w:rsidP="00984D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          นางสาวลักษณา ภูศรี </w:t>
            </w:r>
            <w:r w:rsidRPr="00B7361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B7361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6C7B37" w:rsidRPr="00B7361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B7361A" w:rsidRDefault="00D849B7" w:rsidP="007131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EE05C8"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02 232 4000 ต่อ 2002</w:t>
            </w:r>
          </w:p>
        </w:tc>
      </w:tr>
      <w:tr w:rsidR="002F054A" w:rsidRPr="00B7361A" w:rsidTr="0034641C">
        <w:trPr>
          <w:trHeight w:val="3336"/>
        </w:trPr>
        <w:tc>
          <w:tcPr>
            <w:tcW w:w="9498" w:type="dxa"/>
            <w:gridSpan w:val="3"/>
          </w:tcPr>
          <w:p w:rsidR="00984D54" w:rsidRPr="00B7361A" w:rsidRDefault="002F054A" w:rsidP="00984D54">
            <w:p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  <w:r w:rsidR="002D2958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:rsidR="00984D54" w:rsidRPr="00B7361A" w:rsidRDefault="00984D54" w:rsidP="00984D5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แผนการศึกษาแห่งชาติ พ.ศ. 2560 –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84D54" w:rsidRPr="00B7361A" w:rsidRDefault="00984D54" w:rsidP="00984D5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84D54" w:rsidRPr="00B7361A" w:rsidRDefault="00984D54" w:rsidP="00984D54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ab/>
              <w:t>- ระบบฐานข้อมูล/สารสนเทศของส่วนราชการต้องสนับสนุนการดำเนินงานตามแผนยุทธศาสตร์และ</w:t>
            </w:r>
            <w:r w:rsidR="002C09B5" w:rsidRPr="00B7361A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br/>
            </w: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B7361A" w:rsidRDefault="00984D54" w:rsidP="00984D54">
            <w:pPr>
              <w:pStyle w:val="ListParagraph"/>
              <w:ind w:left="0" w:right="74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736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>- 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</w:tc>
      </w:tr>
      <w:tr w:rsidR="002F054A" w:rsidRPr="00B7361A" w:rsidTr="00D134A9">
        <w:trPr>
          <w:trHeight w:val="3254"/>
        </w:trPr>
        <w:tc>
          <w:tcPr>
            <w:tcW w:w="9498" w:type="dxa"/>
            <w:gridSpan w:val="3"/>
          </w:tcPr>
          <w:p w:rsidR="002F054A" w:rsidRPr="00B7361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 w:rsidR="00815B1B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F054A" w:rsidRPr="00B736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:</w:t>
            </w:r>
          </w:p>
          <w:tbl>
            <w:tblPr>
              <w:tblW w:w="82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6804"/>
            </w:tblGrid>
            <w:tr w:rsidR="00A155E3" w:rsidRPr="00B7361A" w:rsidTr="004A0516">
              <w:trPr>
                <w:trHeight w:val="454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7361A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7361A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B7361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มาตรฐานรายงานสถิติ</w:t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ของหน่วยงาน  จำนวน ......... รายงาน</w:t>
                  </w:r>
                </w:p>
              </w:tc>
            </w:tr>
            <w:tr w:rsidR="00984D54" w:rsidRPr="00B7361A" w:rsidTr="004A0516">
              <w:trPr>
                <w:trHeight w:val="283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B7361A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รายงานสถิติที่นำเสนอผู้บริหาร  </w:t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 .......... รายงาน</w:t>
                  </w:r>
                </w:p>
              </w:tc>
            </w:tr>
            <w:tr w:rsidR="00984D54" w:rsidRPr="00B7361A" w:rsidTr="009B4610">
              <w:trPr>
                <w:trHeight w:val="1338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4D54" w:rsidRPr="00B7361A" w:rsidRDefault="00984D54" w:rsidP="00984D5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4D54" w:rsidRPr="00B7361A" w:rsidRDefault="00984D54" w:rsidP="00984D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" w:char="F06C"/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984D54" w:rsidRPr="00B7361A" w:rsidRDefault="00984D54" w:rsidP="00984D5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" w:char="F06C"/>
                  </w: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B7361A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</w:p>
        </w:tc>
      </w:tr>
      <w:tr w:rsidR="002F054A" w:rsidRPr="00B7361A" w:rsidTr="00F14B16">
        <w:trPr>
          <w:trHeight w:val="2198"/>
        </w:trPr>
        <w:tc>
          <w:tcPr>
            <w:tcW w:w="9498" w:type="dxa"/>
            <w:gridSpan w:val="3"/>
          </w:tcPr>
          <w:p w:rsidR="002F054A" w:rsidRPr="00B7361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559"/>
              <w:gridCol w:w="1276"/>
              <w:gridCol w:w="1124"/>
            </w:tblGrid>
            <w:tr w:rsidR="002F054A" w:rsidRPr="00B7361A" w:rsidTr="004A0516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น้ำหนัก</w:t>
                  </w: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B7361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Pr="00B7361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B7361A" w:rsidTr="004A0516">
              <w:trPr>
                <w:trHeight w:val="856"/>
                <w:jc w:val="center"/>
              </w:trPr>
              <w:tc>
                <w:tcPr>
                  <w:tcW w:w="4160" w:type="dxa"/>
                </w:tcPr>
                <w:p w:rsidR="004032BC" w:rsidRPr="00B7361A" w:rsidRDefault="00984D5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7361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34" w:type="dxa"/>
                </w:tcPr>
                <w:p w:rsidR="004032BC" w:rsidRPr="00B7361A" w:rsidRDefault="00984D5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</w:pPr>
                  <w:r w:rsidRPr="00B7361A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7361A" w:rsidRDefault="006141CE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7361A" w:rsidRDefault="00F14B16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7361A" w:rsidRDefault="00F14B16" w:rsidP="00F14B1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1500</w:t>
                  </w:r>
                </w:p>
              </w:tc>
            </w:tr>
          </w:tbl>
          <w:p w:rsidR="002F054A" w:rsidRPr="00B7361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7C5A" w:rsidRPr="00B7361A" w:rsidTr="00D134A9">
        <w:trPr>
          <w:trHeight w:val="842"/>
        </w:trPr>
        <w:tc>
          <w:tcPr>
            <w:tcW w:w="9498" w:type="dxa"/>
            <w:gridSpan w:val="3"/>
          </w:tcPr>
          <w:p w:rsidR="00487609" w:rsidRPr="00B7361A" w:rsidRDefault="003B7C5A" w:rsidP="0096237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คำชี้แจงการปฏิบัติงาน/มาตรการที่ได้ดำเนินการ</w:t>
            </w:r>
            <w:r w:rsidR="003E1BC4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6A002F" w:rsidRPr="00B7361A" w:rsidRDefault="009B4610" w:rsidP="009B46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85ECD" w:rsidRPr="00F85EC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</w:t>
            </w:r>
            <w:r w:rsidR="00F85E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A002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จัดทำระบบทะเบียนทรัพย์สินครุภัณฑ์</w:t>
            </w:r>
            <w:r w:rsidR="006A00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6A002F" w:rsidRPr="006A002F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อยู่ระหว่างดำเนินการ</w:t>
            </w:r>
          </w:p>
        </w:tc>
      </w:tr>
      <w:tr w:rsidR="003B7C5A" w:rsidRPr="00B7361A" w:rsidTr="006E0252">
        <w:trPr>
          <w:trHeight w:val="841"/>
        </w:trPr>
        <w:tc>
          <w:tcPr>
            <w:tcW w:w="9498" w:type="dxa"/>
            <w:gridSpan w:val="3"/>
          </w:tcPr>
          <w:p w:rsidR="00E52C4C" w:rsidRPr="00B7361A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487609"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0A5220" w:rsidRPr="00F14B16" w:rsidRDefault="000A5220" w:rsidP="00F14B16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7C5A" w:rsidRPr="00B7361A" w:rsidTr="006E0252">
        <w:trPr>
          <w:trHeight w:val="838"/>
        </w:trPr>
        <w:tc>
          <w:tcPr>
            <w:tcW w:w="9498" w:type="dxa"/>
            <w:gridSpan w:val="3"/>
          </w:tcPr>
          <w:p w:rsidR="00487609" w:rsidRPr="00B7361A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36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อุปสรรคต่อการทำงาน :</w:t>
            </w:r>
          </w:p>
          <w:p w:rsidR="000A5220" w:rsidRPr="00F14B16" w:rsidRDefault="000A5220" w:rsidP="00F14B1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F054A" w:rsidRPr="00853FC1" w:rsidTr="006E0252">
        <w:trPr>
          <w:trHeight w:val="851"/>
        </w:trPr>
        <w:tc>
          <w:tcPr>
            <w:tcW w:w="9498" w:type="dxa"/>
            <w:gridSpan w:val="3"/>
          </w:tcPr>
          <w:p w:rsidR="00487609" w:rsidRPr="00853FC1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3F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 :</w:t>
            </w:r>
            <w:r w:rsidR="00962371" w:rsidRPr="00853F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F0A94" w:rsidRPr="00F14B16" w:rsidRDefault="006A002F" w:rsidP="00F14B1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4B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ข้อมูลการดำเนินการ </w:t>
            </w:r>
          </w:p>
          <w:p w:rsidR="00853FC1" w:rsidRPr="00F14B16" w:rsidRDefault="00853FC1" w:rsidP="00F14B16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4B1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การดำเนินการตามแผนการพัฒนาระบบข้อมูล/ฐานข้อมูลสารสนเทศ</w:t>
            </w:r>
          </w:p>
        </w:tc>
      </w:tr>
    </w:tbl>
    <w:p w:rsidR="000C3FE0" w:rsidRPr="00853FC1" w:rsidRDefault="000C3FE0" w:rsidP="00487609">
      <w:pPr>
        <w:rPr>
          <w:rFonts w:ascii="TH SarabunPSK" w:hAnsi="TH SarabunPSK" w:cs="TH SarabunPSK"/>
          <w:sz w:val="32"/>
          <w:szCs w:val="32"/>
        </w:rPr>
      </w:pPr>
    </w:p>
    <w:sectPr w:rsidR="000C3FE0" w:rsidRPr="00853FC1" w:rsidSect="005C284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678" w:rsidRDefault="00C46678">
      <w:r>
        <w:separator/>
      </w:r>
    </w:p>
  </w:endnote>
  <w:endnote w:type="continuationSeparator" w:id="0">
    <w:p w:rsidR="00C46678" w:rsidRDefault="00C4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678" w:rsidRDefault="00C46678">
      <w:r>
        <w:separator/>
      </w:r>
    </w:p>
  </w:footnote>
  <w:footnote w:type="continuationSeparator" w:id="0">
    <w:p w:rsidR="00C46678" w:rsidRDefault="00C4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8696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84D5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984D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984D5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8696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84D5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984D5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984D5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76D5EDC"/>
    <w:multiLevelType w:val="hybridMultilevel"/>
    <w:tmpl w:val="CD06D68A"/>
    <w:lvl w:ilvl="0" w:tplc="367EDFA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669AE"/>
    <w:rsid w:val="0007652E"/>
    <w:rsid w:val="00086869"/>
    <w:rsid w:val="000A3286"/>
    <w:rsid w:val="000A5220"/>
    <w:rsid w:val="000A7481"/>
    <w:rsid w:val="000B47AB"/>
    <w:rsid w:val="000B61D2"/>
    <w:rsid w:val="000C06DC"/>
    <w:rsid w:val="000C3FE0"/>
    <w:rsid w:val="000D3B60"/>
    <w:rsid w:val="000D55E0"/>
    <w:rsid w:val="000D6395"/>
    <w:rsid w:val="000E60D4"/>
    <w:rsid w:val="00106E78"/>
    <w:rsid w:val="0011341D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3882"/>
    <w:rsid w:val="001E3D89"/>
    <w:rsid w:val="00235C19"/>
    <w:rsid w:val="00251664"/>
    <w:rsid w:val="002632AB"/>
    <w:rsid w:val="00266EF2"/>
    <w:rsid w:val="002847E9"/>
    <w:rsid w:val="002C09B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A051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C284D"/>
    <w:rsid w:val="005D7E04"/>
    <w:rsid w:val="0060158F"/>
    <w:rsid w:val="006141CE"/>
    <w:rsid w:val="0061749F"/>
    <w:rsid w:val="0062792D"/>
    <w:rsid w:val="00637718"/>
    <w:rsid w:val="00642568"/>
    <w:rsid w:val="00680463"/>
    <w:rsid w:val="00682347"/>
    <w:rsid w:val="00690952"/>
    <w:rsid w:val="006A002F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3EA5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3FC1"/>
    <w:rsid w:val="00854223"/>
    <w:rsid w:val="00856178"/>
    <w:rsid w:val="00857347"/>
    <w:rsid w:val="00870555"/>
    <w:rsid w:val="0087746A"/>
    <w:rsid w:val="008A4E84"/>
    <w:rsid w:val="008D27EB"/>
    <w:rsid w:val="008E3A18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84D54"/>
    <w:rsid w:val="00986965"/>
    <w:rsid w:val="00991518"/>
    <w:rsid w:val="00994FC2"/>
    <w:rsid w:val="0099556A"/>
    <w:rsid w:val="009B23DE"/>
    <w:rsid w:val="009B4610"/>
    <w:rsid w:val="009C12E1"/>
    <w:rsid w:val="009C4F7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4C92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7434"/>
    <w:rsid w:val="00B26A52"/>
    <w:rsid w:val="00B5406D"/>
    <w:rsid w:val="00B67D46"/>
    <w:rsid w:val="00B7361A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7118"/>
    <w:rsid w:val="00C46678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6388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05C8"/>
    <w:rsid w:val="00EF441F"/>
    <w:rsid w:val="00EF49EB"/>
    <w:rsid w:val="00EF594D"/>
    <w:rsid w:val="00EF751B"/>
    <w:rsid w:val="00F04C1B"/>
    <w:rsid w:val="00F06FE3"/>
    <w:rsid w:val="00F1013C"/>
    <w:rsid w:val="00F14B16"/>
    <w:rsid w:val="00F27EE1"/>
    <w:rsid w:val="00F52E7F"/>
    <w:rsid w:val="00F73062"/>
    <w:rsid w:val="00F7458E"/>
    <w:rsid w:val="00F77139"/>
    <w:rsid w:val="00F777A5"/>
    <w:rsid w:val="00F800B7"/>
    <w:rsid w:val="00F85ECD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E08A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24160-A77D-44AF-94EE-B75910B9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17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10</cp:revision>
  <cp:lastPrinted>2019-04-05T03:00:00Z</cp:lastPrinted>
  <dcterms:created xsi:type="dcterms:W3CDTF">2019-04-04T03:24:00Z</dcterms:created>
  <dcterms:modified xsi:type="dcterms:W3CDTF">2019-06-11T09:18:00Z</dcterms:modified>
</cp:coreProperties>
</file>